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085" w:rsidRPr="008A19D9" w:rsidRDefault="00265B7F" w:rsidP="006B15CE">
      <w:pPr>
        <w:pStyle w:val="Brdteks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265B7F">
        <w:rPr>
          <w:rFonts w:asciiTheme="minorHAnsi" w:hAnsiTheme="minorHAnsi" w:cstheme="minorHAnsi"/>
          <w:sz w:val="28"/>
          <w:szCs w:val="28"/>
        </w:rPr>
        <w:t>2017041774</w:t>
      </w:r>
      <w:r w:rsidR="00EC11AE">
        <w:rPr>
          <w:rFonts w:asciiTheme="minorHAnsi" w:hAnsiTheme="minorHAnsi" w:cstheme="minorHAnsi"/>
          <w:sz w:val="28"/>
          <w:szCs w:val="28"/>
        </w:rPr>
        <w:t xml:space="preserve"> - </w:t>
      </w:r>
      <w:r w:rsidR="006201A1" w:rsidRPr="008A19D9">
        <w:rPr>
          <w:rFonts w:asciiTheme="minorHAnsi" w:hAnsiTheme="minorHAnsi" w:cstheme="minorHAnsi"/>
          <w:sz w:val="28"/>
          <w:szCs w:val="28"/>
        </w:rPr>
        <w:t>Referanseskjema med l</w:t>
      </w:r>
      <w:r w:rsidR="006B15CE" w:rsidRPr="008A19D9">
        <w:rPr>
          <w:rFonts w:asciiTheme="minorHAnsi" w:hAnsiTheme="minorHAnsi" w:cstheme="minorHAnsi"/>
          <w:sz w:val="28"/>
          <w:szCs w:val="28"/>
        </w:rPr>
        <w:t>iste over tilsvarende leveranser</w:t>
      </w:r>
      <w:r w:rsidR="0055138A" w:rsidRPr="008A19D9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</w:t>
      </w:r>
    </w:p>
    <w:p w:rsidR="00767CE7" w:rsidRPr="008A19D9" w:rsidRDefault="00767CE7" w:rsidP="003F3C02">
      <w:pPr>
        <w:pStyle w:val="Brdteks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p w:rsidR="006B15CE" w:rsidRPr="008A19D9" w:rsidRDefault="004A11E6" w:rsidP="003F3C02">
      <w:pPr>
        <w:pStyle w:val="Brdteks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  <w:r w:rsidRPr="008A19D9">
        <w:rPr>
          <w:rFonts w:asciiTheme="minorHAnsi" w:hAnsiTheme="minorHAnsi" w:cstheme="minorHAnsi"/>
          <w:b w:val="0"/>
          <w:bCs w:val="0"/>
          <w:sz w:val="20"/>
          <w:lang w:eastAsia="en-US"/>
        </w:rPr>
        <w:t>Leverandør kan</w:t>
      </w:r>
      <w:r w:rsidR="006B15CE" w:rsidRPr="008A19D9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fylle ut </w:t>
      </w:r>
      <w:r w:rsidR="00AC784E" w:rsidRPr="008A19D9">
        <w:rPr>
          <w:rFonts w:asciiTheme="minorHAnsi" w:hAnsiTheme="minorHAnsi" w:cstheme="minorHAnsi"/>
          <w:b w:val="0"/>
          <w:bCs w:val="0"/>
          <w:sz w:val="20"/>
          <w:lang w:eastAsia="en-US"/>
        </w:rPr>
        <w:t>skj</w:t>
      </w:r>
      <w:r w:rsidR="00E911FB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emaene som ligger nedenfor, jf. </w:t>
      </w:r>
      <w:r w:rsidR="001C7A3C">
        <w:rPr>
          <w:rFonts w:asciiTheme="minorHAnsi" w:hAnsiTheme="minorHAnsi" w:cstheme="minorHAnsi"/>
          <w:b w:val="0"/>
          <w:bCs w:val="0"/>
          <w:sz w:val="20"/>
          <w:lang w:eastAsia="en-US"/>
        </w:rPr>
        <w:t>Del I</w:t>
      </w:r>
      <w:r w:rsidR="00BA3948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</w:t>
      </w:r>
      <w:r w:rsidR="00AC784E" w:rsidRPr="008A19D9">
        <w:rPr>
          <w:rFonts w:asciiTheme="minorHAnsi" w:hAnsiTheme="minorHAnsi" w:cstheme="minorHAnsi"/>
          <w:b w:val="0"/>
          <w:bCs w:val="0"/>
          <w:sz w:val="20"/>
          <w:lang w:eastAsia="en-US"/>
        </w:rPr>
        <w:t>Re</w:t>
      </w:r>
      <w:r w:rsidR="001C7A3C">
        <w:rPr>
          <w:rFonts w:asciiTheme="minorHAnsi" w:hAnsiTheme="minorHAnsi" w:cstheme="minorHAnsi"/>
          <w:b w:val="0"/>
          <w:bCs w:val="0"/>
          <w:sz w:val="20"/>
          <w:lang w:eastAsia="en-US"/>
        </w:rPr>
        <w:t>gl</w:t>
      </w:r>
      <w:r w:rsidR="00A97A5D">
        <w:rPr>
          <w:rFonts w:asciiTheme="minorHAnsi" w:hAnsiTheme="minorHAnsi" w:cstheme="minorHAnsi"/>
          <w:b w:val="0"/>
          <w:bCs w:val="0"/>
          <w:sz w:val="20"/>
          <w:lang w:eastAsia="en-US"/>
        </w:rPr>
        <w:t>er for anskaffelsen</w:t>
      </w:r>
      <w:r w:rsidR="00E911FB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 punkt 4.3. Dersom </w:t>
      </w:r>
      <w:bookmarkStart w:id="0" w:name="_GoBack"/>
      <w:bookmarkEnd w:id="0"/>
      <w:r w:rsidR="00E911FB">
        <w:rPr>
          <w:rFonts w:asciiTheme="minorHAnsi" w:hAnsiTheme="minorHAnsi" w:cstheme="minorHAnsi"/>
          <w:b w:val="0"/>
          <w:bCs w:val="0"/>
          <w:sz w:val="20"/>
          <w:lang w:eastAsia="en-US"/>
        </w:rPr>
        <w:t>l</w:t>
      </w:r>
      <w:r w:rsidR="00F46F5E" w:rsidRPr="00F46F5E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everandøren </w:t>
      </w:r>
      <w:r w:rsidR="00E911FB">
        <w:rPr>
          <w:rFonts w:asciiTheme="minorHAnsi" w:hAnsiTheme="minorHAnsi" w:cstheme="minorHAnsi"/>
          <w:b w:val="0"/>
          <w:bCs w:val="0"/>
          <w:sz w:val="20"/>
          <w:lang w:eastAsia="en-US"/>
        </w:rPr>
        <w:t xml:space="preserve">har </w:t>
      </w:r>
      <w:r w:rsidR="00F46F5E" w:rsidRPr="00F46F5E">
        <w:rPr>
          <w:rFonts w:asciiTheme="minorHAnsi" w:hAnsiTheme="minorHAnsi" w:cstheme="minorHAnsi"/>
          <w:b w:val="0"/>
          <w:bCs w:val="0"/>
          <w:sz w:val="20"/>
          <w:lang w:eastAsia="en-US"/>
        </w:rPr>
        <w:t>flere leveranser denne ønsker å vise/henvise til, kan leverandør opprette flere skjema og fylle inn påkrevd informasjon. Trenger leverandøren mer plass for å beskrive leveranse levert referansekunden, kan leverandøren nytte egne vedlegg med presise henvisninger.</w:t>
      </w:r>
    </w:p>
    <w:p w:rsidR="00AA1A82" w:rsidRPr="008A19D9" w:rsidRDefault="00AA1A82" w:rsidP="003F3C02">
      <w:pPr>
        <w:pStyle w:val="Brdteks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1783"/>
        <w:gridCol w:w="3739"/>
      </w:tblGrid>
      <w:tr w:rsidR="006B15CE" w:rsidRPr="008A19D9" w:rsidTr="00F83377">
        <w:tc>
          <w:tcPr>
            <w:tcW w:w="4015" w:type="dxa"/>
            <w:shd w:val="clear" w:color="auto" w:fill="D9D9D9"/>
          </w:tcPr>
          <w:p w:rsidR="006B15CE" w:rsidRPr="008A19D9" w:rsidRDefault="006B15CE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b/>
                <w:sz w:val="20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Leveranse</w:t>
            </w:r>
            <w:r w:rsidR="0008011F" w:rsidRPr="008A19D9">
              <w:rPr>
                <w:rFonts w:asciiTheme="minorHAnsi" w:hAnsiTheme="minorHAnsi" w:cstheme="minorHAnsi"/>
                <w:b/>
                <w:sz w:val="20"/>
              </w:rPr>
              <w:t>/kontrakt nr</w:t>
            </w:r>
            <w:r w:rsidR="00122A3B" w:rsidRPr="008A19D9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8A19D9">
              <w:rPr>
                <w:rFonts w:asciiTheme="minorHAnsi" w:hAnsiTheme="minorHAnsi" w:cstheme="minorHAnsi"/>
                <w:b/>
                <w:sz w:val="20"/>
              </w:rPr>
              <w:t xml:space="preserve"> 1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6B15CE" w:rsidRPr="008A19D9" w:rsidRDefault="006B15CE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3F3C02" w:rsidRPr="008A19D9" w:rsidTr="002E6E3F">
        <w:tc>
          <w:tcPr>
            <w:tcW w:w="4015" w:type="dxa"/>
          </w:tcPr>
          <w:p w:rsidR="003F3C02" w:rsidRPr="008A19D9" w:rsidRDefault="00F73E77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  <w:gridSpan w:val="2"/>
          </w:tcPr>
          <w:p w:rsidR="003F3C02" w:rsidRPr="008A19D9" w:rsidRDefault="003F3C02" w:rsidP="00847D6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F73E77" w:rsidRPr="008A19D9" w:rsidTr="002E6E3F">
        <w:tc>
          <w:tcPr>
            <w:tcW w:w="4015" w:type="dxa"/>
          </w:tcPr>
          <w:p w:rsidR="00F73E77" w:rsidRPr="008A19D9" w:rsidRDefault="006201A1" w:rsidP="006201A1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 xml:space="preserve">undens </w:t>
            </w:r>
            <w:r w:rsidR="00F73E77" w:rsidRPr="008A19D9">
              <w:rPr>
                <w:rFonts w:asciiTheme="minorHAnsi" w:hAnsiTheme="minorHAnsi" w:cstheme="minorHAnsi"/>
                <w:sz w:val="20"/>
              </w:rPr>
              <w:t xml:space="preserve">navn: </w:t>
            </w:r>
          </w:p>
        </w:tc>
        <w:tc>
          <w:tcPr>
            <w:tcW w:w="5522" w:type="dxa"/>
            <w:gridSpan w:val="2"/>
          </w:tcPr>
          <w:p w:rsidR="00F73E77" w:rsidRPr="008A19D9" w:rsidRDefault="00F73E77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08011F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C6765E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55138A" w:rsidRPr="008A19D9" w:rsidTr="002E6E3F">
        <w:trPr>
          <w:trHeight w:val="443"/>
        </w:trPr>
        <w:tc>
          <w:tcPr>
            <w:tcW w:w="4015" w:type="dxa"/>
          </w:tcPr>
          <w:p w:rsidR="0055138A" w:rsidRPr="008A19D9" w:rsidRDefault="006201A1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808E5" w:rsidRPr="008A19D9">
              <w:rPr>
                <w:rFonts w:asciiTheme="minorHAnsi" w:hAnsiTheme="minorHAnsi" w:cstheme="minorHAnsi"/>
                <w:sz w:val="20"/>
              </w:rPr>
              <w:t>K</w:t>
            </w:r>
            <w:r w:rsidR="0055138A" w:rsidRPr="008A19D9">
              <w:rPr>
                <w:rFonts w:asciiTheme="minorHAnsi" w:hAnsiTheme="minorHAnsi" w:cstheme="minorHAnsi"/>
                <w:sz w:val="20"/>
              </w:rPr>
              <w:t>ontaktperson:</w:t>
            </w:r>
          </w:p>
          <w:p w:rsidR="00767CE7" w:rsidRPr="008A19D9" w:rsidRDefault="00767CE7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55138A" w:rsidRPr="008A19D9" w:rsidRDefault="006201A1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 Telefonnummer</w:t>
            </w:r>
            <w:r w:rsidR="00C6209F" w:rsidRPr="008A19D9">
              <w:rPr>
                <w:rFonts w:asciiTheme="minorHAnsi" w:hAnsiTheme="minorHAnsi" w:cstheme="minorHAnsi"/>
                <w:sz w:val="20"/>
              </w:rPr>
              <w:t>:</w:t>
            </w:r>
          </w:p>
          <w:p w:rsidR="002E6E3F" w:rsidRPr="008A19D9" w:rsidRDefault="002E6E3F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9" w:type="dxa"/>
          </w:tcPr>
          <w:p w:rsidR="0055138A" w:rsidRPr="008A19D9" w:rsidRDefault="006201A1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861D8A" w:rsidRPr="008A19D9">
              <w:rPr>
                <w:rFonts w:asciiTheme="minorHAnsi" w:hAnsiTheme="minorHAnsi" w:cstheme="minorHAnsi"/>
                <w:sz w:val="20"/>
              </w:rPr>
              <w:t>E</w:t>
            </w:r>
            <w:r w:rsidR="00C6209F" w:rsidRPr="008A19D9">
              <w:rPr>
                <w:rFonts w:asciiTheme="minorHAnsi" w:hAnsiTheme="minorHAnsi" w:cstheme="minorHAnsi"/>
                <w:sz w:val="20"/>
              </w:rPr>
              <w:t>-</w:t>
            </w:r>
            <w:r w:rsidR="00E928FF" w:rsidRPr="008A19D9">
              <w:rPr>
                <w:rFonts w:asciiTheme="minorHAnsi" w:hAnsiTheme="minorHAnsi" w:cstheme="minorHAnsi"/>
                <w:sz w:val="20"/>
              </w:rPr>
              <w:t>post</w:t>
            </w:r>
            <w:r w:rsidRPr="008A19D9">
              <w:rPr>
                <w:rFonts w:asciiTheme="minorHAnsi" w:hAnsiTheme="minorHAnsi" w:cstheme="minorHAnsi"/>
                <w:sz w:val="20"/>
              </w:rPr>
              <w:t>adresse</w:t>
            </w:r>
            <w:r w:rsidR="00C6209F" w:rsidRPr="008A19D9">
              <w:rPr>
                <w:rFonts w:asciiTheme="minorHAnsi" w:hAnsiTheme="minorHAnsi" w:cstheme="minorHAnsi"/>
                <w:sz w:val="20"/>
              </w:rPr>
              <w:t xml:space="preserve">: </w:t>
            </w:r>
          </w:p>
        </w:tc>
      </w:tr>
      <w:tr w:rsidR="003F3C02" w:rsidRPr="008A19D9" w:rsidTr="002E6E3F">
        <w:tc>
          <w:tcPr>
            <w:tcW w:w="4015" w:type="dxa"/>
          </w:tcPr>
          <w:p w:rsidR="008752B6" w:rsidRPr="008A19D9" w:rsidRDefault="009808E5" w:rsidP="006201A1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 xml:space="preserve">Kort beskrivelse av 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>leveransen</w:t>
            </w:r>
            <w:r w:rsidR="00E928FF" w:rsidRPr="008A19D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55138A" w:rsidRPr="008A19D9">
              <w:rPr>
                <w:rFonts w:asciiTheme="minorHAnsi" w:hAnsiTheme="minorHAnsi" w:cstheme="minorHAnsi"/>
                <w:sz w:val="20"/>
              </w:rPr>
              <w:t xml:space="preserve">som 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 xml:space="preserve">er levert </w:t>
            </w:r>
            <w:r w:rsidR="00BB35C9" w:rsidRPr="008A19D9">
              <w:rPr>
                <w:rFonts w:asciiTheme="minorHAnsi" w:hAnsiTheme="minorHAnsi" w:cstheme="minorHAnsi"/>
                <w:sz w:val="20"/>
              </w:rPr>
              <w:t>Referansekunden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 xml:space="preserve"> (leveringsomfanget</w:t>
            </w:r>
            <w:r w:rsidR="006201A1" w:rsidRPr="008A19D9">
              <w:rPr>
                <w:rFonts w:asciiTheme="minorHAnsi" w:hAnsiTheme="minorHAnsi" w:cstheme="minorHAnsi"/>
                <w:sz w:val="20"/>
              </w:rPr>
              <w:t>, herunder volum/antall og</w:t>
            </w:r>
            <w:r w:rsidR="00AC784E" w:rsidRPr="008A19D9">
              <w:rPr>
                <w:rFonts w:asciiTheme="minorHAnsi" w:hAnsiTheme="minorHAnsi" w:cstheme="minorHAnsi"/>
                <w:sz w:val="20"/>
              </w:rPr>
              <w:t xml:space="preserve"> antall forskjellige artikler ol.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>)</w:t>
            </w:r>
            <w:r w:rsidR="00767CE7" w:rsidRPr="008A19D9">
              <w:rPr>
                <w:rFonts w:asciiTheme="minorHAnsi" w:hAnsiTheme="minorHAnsi" w:cstheme="minorHAnsi"/>
                <w:sz w:val="20"/>
              </w:rPr>
              <w:t>:</w:t>
            </w:r>
          </w:p>
        </w:tc>
        <w:tc>
          <w:tcPr>
            <w:tcW w:w="5522" w:type="dxa"/>
            <w:gridSpan w:val="2"/>
          </w:tcPr>
          <w:p w:rsidR="003F3C02" w:rsidRPr="008A19D9" w:rsidRDefault="003F3C02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C00A3" w:rsidRPr="008A19D9" w:rsidRDefault="002C00A3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8A19D9" w:rsidTr="002E6E3F">
        <w:tc>
          <w:tcPr>
            <w:tcW w:w="4015" w:type="dxa"/>
          </w:tcPr>
          <w:p w:rsidR="002E6E3F" w:rsidRPr="008A19D9" w:rsidRDefault="002E6E3F" w:rsidP="00AC784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  <w:gridSpan w:val="2"/>
          </w:tcPr>
          <w:p w:rsidR="002E6E3F" w:rsidRPr="008A19D9" w:rsidRDefault="002E6E3F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6B15CE" w:rsidRPr="008A19D9" w:rsidTr="00F83377">
        <w:tc>
          <w:tcPr>
            <w:tcW w:w="4015" w:type="dxa"/>
            <w:shd w:val="clear" w:color="auto" w:fill="D9D9D9"/>
          </w:tcPr>
          <w:p w:rsidR="006B15CE" w:rsidRPr="008A19D9" w:rsidRDefault="006B15CE" w:rsidP="006B15C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b/>
                <w:sz w:val="20"/>
                <w:highlight w:val="lightGray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</w:t>
            </w:r>
            <w:r w:rsidR="00845E77" w:rsidRPr="008A19D9">
              <w:rPr>
                <w:rFonts w:asciiTheme="minorHAnsi" w:hAnsiTheme="minorHAnsi" w:cstheme="minorHAnsi"/>
                <w:b/>
                <w:sz w:val="20"/>
              </w:rPr>
              <w:t xml:space="preserve"> i tillegg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6B15CE" w:rsidRPr="008A19D9" w:rsidRDefault="006B15CE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  <w:highlight w:val="lightGray"/>
              </w:rPr>
            </w:pPr>
          </w:p>
        </w:tc>
      </w:tr>
      <w:tr w:rsidR="0055138A" w:rsidRPr="008A19D9" w:rsidTr="007E5B63">
        <w:trPr>
          <w:trHeight w:val="188"/>
        </w:trPr>
        <w:tc>
          <w:tcPr>
            <w:tcW w:w="4015" w:type="dxa"/>
          </w:tcPr>
          <w:p w:rsidR="0055138A" w:rsidRPr="008A19D9" w:rsidRDefault="00767CE7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Avtaleperiodes oppstart:</w:t>
            </w:r>
          </w:p>
          <w:p w:rsidR="00767CE7" w:rsidRPr="008A19D9" w:rsidRDefault="00767CE7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55138A" w:rsidRPr="008A19D9" w:rsidRDefault="00C62E76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Avslutningsdato</w:t>
            </w:r>
            <w:r w:rsidR="00767CE7" w:rsidRPr="008A19D9">
              <w:rPr>
                <w:rFonts w:asciiTheme="minorHAnsi" w:hAnsiTheme="minorHAnsi" w:cstheme="minorHAnsi"/>
                <w:sz w:val="20"/>
              </w:rPr>
              <w:t>:</w:t>
            </w:r>
          </w:p>
        </w:tc>
        <w:tc>
          <w:tcPr>
            <w:tcW w:w="3739" w:type="dxa"/>
            <w:shd w:val="pct10" w:color="auto" w:fill="auto"/>
          </w:tcPr>
          <w:p w:rsidR="0055138A" w:rsidRPr="008A19D9" w:rsidRDefault="0055138A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767CE7" w:rsidRPr="008A19D9" w:rsidTr="002E6E3F">
        <w:trPr>
          <w:trHeight w:val="187"/>
        </w:trPr>
        <w:tc>
          <w:tcPr>
            <w:tcW w:w="4015" w:type="dxa"/>
          </w:tcPr>
          <w:p w:rsidR="00767CE7" w:rsidRPr="008A19D9" w:rsidRDefault="00767CE7" w:rsidP="002E6E3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Størrelsen på kontrakten</w:t>
            </w:r>
            <w:r w:rsidR="006B15CE" w:rsidRPr="008A19D9">
              <w:rPr>
                <w:rFonts w:asciiTheme="minorHAnsi" w:hAnsiTheme="minorHAnsi" w:cstheme="minorHAnsi"/>
                <w:sz w:val="20"/>
              </w:rPr>
              <w:t>; verdi i NOK</w:t>
            </w:r>
            <w:r w:rsidR="002E6E3F" w:rsidRPr="008A19D9">
              <w:rPr>
                <w:rFonts w:asciiTheme="minorHAnsi" w:hAnsiTheme="minorHAnsi" w:cstheme="minorHAnsi"/>
                <w:sz w:val="20"/>
              </w:rPr>
              <w:t>:</w:t>
            </w:r>
          </w:p>
        </w:tc>
        <w:tc>
          <w:tcPr>
            <w:tcW w:w="5522" w:type="dxa"/>
            <w:gridSpan w:val="2"/>
          </w:tcPr>
          <w:p w:rsidR="00767CE7" w:rsidRPr="008A19D9" w:rsidRDefault="00767CE7" w:rsidP="00847D6E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767CE7" w:rsidRDefault="00767CE7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:rsidR="00421392" w:rsidRPr="008A19D9" w:rsidRDefault="00421392" w:rsidP="00D83843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1783"/>
        <w:gridCol w:w="3739"/>
      </w:tblGrid>
      <w:tr w:rsidR="0008011F" w:rsidRPr="008A19D9" w:rsidTr="002E6E3F">
        <w:tc>
          <w:tcPr>
            <w:tcW w:w="4015" w:type="dxa"/>
            <w:shd w:val="clear" w:color="auto" w:fill="D9D9D9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b/>
                <w:sz w:val="20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Leveranse/kontrakt nr</w:t>
            </w:r>
            <w:r w:rsidR="00122A3B" w:rsidRPr="008A19D9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8A19D9">
              <w:rPr>
                <w:rFonts w:asciiTheme="minorHAnsi" w:hAnsiTheme="minorHAnsi" w:cstheme="minorHAnsi"/>
                <w:b/>
                <w:sz w:val="20"/>
              </w:rPr>
              <w:t xml:space="preserve"> 2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navn: 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rPr>
          <w:trHeight w:val="443"/>
        </w:trPr>
        <w:tc>
          <w:tcPr>
            <w:tcW w:w="4015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Kontaktperson:</w:t>
            </w:r>
          </w:p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Telefonnummer:</w:t>
            </w:r>
          </w:p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9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A19D9">
              <w:rPr>
                <w:rFonts w:asciiTheme="minorHAnsi" w:hAnsiTheme="minorHAnsi" w:cstheme="minorHAnsi"/>
                <w:sz w:val="20"/>
              </w:rPr>
              <w:t>E-postadresse:</w:t>
            </w: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BB35C9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Kort beskrivelse av leveransen som er levert Referansekunden (leveringsomfanget, herunder volum/antall og antall forskjellige artikler ol.):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8A19D9" w:rsidTr="002E6E3F">
        <w:tc>
          <w:tcPr>
            <w:tcW w:w="4015" w:type="dxa"/>
          </w:tcPr>
          <w:p w:rsidR="002E6E3F" w:rsidRPr="008A19D9" w:rsidRDefault="002E6E3F" w:rsidP="00F833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  <w:gridSpan w:val="2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8A19D9" w:rsidTr="002E6E3F">
        <w:tc>
          <w:tcPr>
            <w:tcW w:w="4015" w:type="dxa"/>
            <w:shd w:val="clear" w:color="auto" w:fill="D9D9D9"/>
          </w:tcPr>
          <w:p w:rsidR="002E6E3F" w:rsidRPr="008A19D9" w:rsidRDefault="00845E77" w:rsidP="00F833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b/>
                <w:sz w:val="20"/>
                <w:highlight w:val="lightGray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 i tillegg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  <w:highlight w:val="lightGray"/>
              </w:rPr>
            </w:pPr>
          </w:p>
        </w:tc>
      </w:tr>
      <w:tr w:rsidR="002E6E3F" w:rsidRPr="008A19D9" w:rsidTr="007E5B63">
        <w:trPr>
          <w:trHeight w:val="188"/>
        </w:trPr>
        <w:tc>
          <w:tcPr>
            <w:tcW w:w="4015" w:type="dxa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lastRenderedPageBreak/>
              <w:t>Avtaleperiodes oppstart:</w:t>
            </w:r>
          </w:p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Avslutningsdato:</w:t>
            </w:r>
          </w:p>
        </w:tc>
        <w:tc>
          <w:tcPr>
            <w:tcW w:w="3739" w:type="dxa"/>
            <w:shd w:val="pct10" w:color="auto" w:fill="auto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8A19D9" w:rsidTr="002E6E3F">
        <w:trPr>
          <w:trHeight w:val="187"/>
        </w:trPr>
        <w:tc>
          <w:tcPr>
            <w:tcW w:w="4015" w:type="dxa"/>
          </w:tcPr>
          <w:p w:rsidR="002E6E3F" w:rsidRPr="008A19D9" w:rsidRDefault="002E6E3F" w:rsidP="002E6E3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Størrelsen på kontrakten; verdi i NOK:</w:t>
            </w:r>
          </w:p>
        </w:tc>
        <w:tc>
          <w:tcPr>
            <w:tcW w:w="5522" w:type="dxa"/>
            <w:gridSpan w:val="2"/>
          </w:tcPr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AC784E" w:rsidRPr="008A19D9" w:rsidRDefault="00AC784E" w:rsidP="00AC784E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:rsidR="00AC784E" w:rsidRPr="008A19D9" w:rsidRDefault="00AC784E" w:rsidP="00AC784E">
      <w:pPr>
        <w:pStyle w:val="Brdteks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5"/>
        <w:gridCol w:w="1783"/>
        <w:gridCol w:w="3739"/>
      </w:tblGrid>
      <w:tr w:rsidR="0008011F" w:rsidRPr="008A19D9" w:rsidTr="002E6E3F">
        <w:tc>
          <w:tcPr>
            <w:tcW w:w="4015" w:type="dxa"/>
            <w:shd w:val="clear" w:color="auto" w:fill="D9D9D9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b/>
                <w:sz w:val="20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Leveranse/kontrakt nr</w:t>
            </w:r>
            <w:r w:rsidR="00122A3B" w:rsidRPr="008A19D9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8A19D9">
              <w:rPr>
                <w:rFonts w:asciiTheme="minorHAnsi" w:hAnsiTheme="minorHAnsi" w:cstheme="minorHAnsi"/>
                <w:b/>
                <w:sz w:val="20"/>
              </w:rPr>
              <w:t xml:space="preserve"> 3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Leverandørens navn: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navn: 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Tidsrom/tidspunkt for leveransen: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  <w:tab w:val="num" w:pos="360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rPr>
          <w:trHeight w:val="443"/>
        </w:trPr>
        <w:tc>
          <w:tcPr>
            <w:tcW w:w="4015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Kontaktperson:</w:t>
            </w:r>
          </w:p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Telefonnummer:</w:t>
            </w:r>
          </w:p>
          <w:p w:rsidR="002E6E3F" w:rsidRPr="008A19D9" w:rsidRDefault="002E6E3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9" w:type="dxa"/>
          </w:tcPr>
          <w:p w:rsidR="0008011F" w:rsidRPr="008A19D9" w:rsidRDefault="006201A1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Referansekundens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 E-post</w:t>
            </w:r>
            <w:r w:rsidRPr="008A19D9">
              <w:rPr>
                <w:rFonts w:asciiTheme="minorHAnsi" w:hAnsiTheme="minorHAnsi" w:cstheme="minorHAnsi"/>
                <w:sz w:val="20"/>
              </w:rPr>
              <w:t xml:space="preserve"> adresse</w:t>
            </w:r>
            <w:r w:rsidR="0008011F" w:rsidRPr="008A19D9">
              <w:rPr>
                <w:rFonts w:asciiTheme="minorHAnsi" w:hAnsiTheme="minorHAnsi" w:cstheme="minorHAnsi"/>
                <w:sz w:val="20"/>
              </w:rPr>
              <w:t xml:space="preserve">: </w:t>
            </w:r>
          </w:p>
        </w:tc>
      </w:tr>
      <w:tr w:rsidR="0008011F" w:rsidRPr="008A19D9" w:rsidTr="002E6E3F">
        <w:tc>
          <w:tcPr>
            <w:tcW w:w="4015" w:type="dxa"/>
          </w:tcPr>
          <w:p w:rsidR="0008011F" w:rsidRPr="008A19D9" w:rsidRDefault="00BB35C9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Kort beskrivelse av leveransen som er levert Referansekunden (leveringsomfanget, herunder volum/antall og antall forskjellige artikler ol.):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E6E3F" w:rsidRPr="008A19D9" w:rsidTr="001162D6">
        <w:trPr>
          <w:trHeight w:val="455"/>
        </w:trPr>
        <w:tc>
          <w:tcPr>
            <w:tcW w:w="4015" w:type="dxa"/>
          </w:tcPr>
          <w:p w:rsidR="002E6E3F" w:rsidRPr="008A19D9" w:rsidRDefault="002E6E3F" w:rsidP="00F833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Verdi i NOK på leveransen:</w:t>
            </w:r>
          </w:p>
        </w:tc>
        <w:tc>
          <w:tcPr>
            <w:tcW w:w="5522" w:type="dxa"/>
            <w:gridSpan w:val="2"/>
          </w:tcPr>
          <w:p w:rsidR="002E6E3F" w:rsidRPr="008A19D9" w:rsidRDefault="002E6E3F" w:rsidP="00F83377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c>
          <w:tcPr>
            <w:tcW w:w="4015" w:type="dxa"/>
            <w:shd w:val="clear" w:color="auto" w:fill="D9D9D9"/>
          </w:tcPr>
          <w:p w:rsidR="0008011F" w:rsidRPr="008A19D9" w:rsidRDefault="00845E77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b/>
                <w:sz w:val="20"/>
                <w:highlight w:val="lightGray"/>
              </w:rPr>
            </w:pPr>
            <w:r w:rsidRPr="008A19D9">
              <w:rPr>
                <w:rFonts w:asciiTheme="minorHAnsi" w:hAnsiTheme="minorHAnsi" w:cstheme="minorHAnsi"/>
                <w:b/>
                <w:sz w:val="20"/>
              </w:rPr>
              <w:t>I tilfelle rammeavtale skal cellene nedenfor fylles ut i tillegg</w:t>
            </w:r>
          </w:p>
        </w:tc>
        <w:tc>
          <w:tcPr>
            <w:tcW w:w="5522" w:type="dxa"/>
            <w:gridSpan w:val="2"/>
            <w:shd w:val="clear" w:color="auto" w:fill="D9D9D9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  <w:highlight w:val="lightGray"/>
              </w:rPr>
            </w:pPr>
          </w:p>
        </w:tc>
      </w:tr>
      <w:tr w:rsidR="0008011F" w:rsidRPr="008A19D9" w:rsidTr="007E5B63">
        <w:trPr>
          <w:trHeight w:val="188"/>
        </w:trPr>
        <w:tc>
          <w:tcPr>
            <w:tcW w:w="4015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Avtaleperiodes oppstart:</w:t>
            </w:r>
          </w:p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83" w:type="dxa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Avslutningsdato:</w:t>
            </w:r>
          </w:p>
        </w:tc>
        <w:tc>
          <w:tcPr>
            <w:tcW w:w="3739" w:type="dxa"/>
            <w:shd w:val="pct10" w:color="auto" w:fill="auto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  <w:tr w:rsidR="0008011F" w:rsidRPr="008A19D9" w:rsidTr="002E6E3F">
        <w:trPr>
          <w:trHeight w:val="187"/>
        </w:trPr>
        <w:tc>
          <w:tcPr>
            <w:tcW w:w="4015" w:type="dxa"/>
          </w:tcPr>
          <w:p w:rsidR="0008011F" w:rsidRPr="008A19D9" w:rsidRDefault="0008011F" w:rsidP="002E6E3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  <w:r w:rsidRPr="008A19D9">
              <w:rPr>
                <w:rFonts w:asciiTheme="minorHAnsi" w:hAnsiTheme="minorHAnsi" w:cstheme="minorHAnsi"/>
                <w:sz w:val="20"/>
              </w:rPr>
              <w:t>Størrelsen på kontrakten; verdi i NOK:</w:t>
            </w:r>
          </w:p>
        </w:tc>
        <w:tc>
          <w:tcPr>
            <w:tcW w:w="5522" w:type="dxa"/>
            <w:gridSpan w:val="2"/>
          </w:tcPr>
          <w:p w:rsidR="0008011F" w:rsidRPr="008A19D9" w:rsidRDefault="0008011F" w:rsidP="0008011F">
            <w:pPr>
              <w:pStyle w:val="Contractstyle"/>
              <w:tabs>
                <w:tab w:val="clear" w:pos="720"/>
                <w:tab w:val="left" w:pos="0"/>
              </w:tabs>
              <w:ind w:left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AC784E" w:rsidRPr="008A19D9" w:rsidRDefault="00AC784E" w:rsidP="00AC784E">
      <w:pPr>
        <w:pStyle w:val="Brdtekst"/>
        <w:jc w:val="left"/>
        <w:rPr>
          <w:rFonts w:asciiTheme="minorHAnsi" w:hAnsiTheme="minorHAnsi" w:cstheme="minorHAnsi"/>
          <w:b w:val="0"/>
          <w:bCs w:val="0"/>
          <w:sz w:val="20"/>
          <w:lang w:eastAsia="en-US"/>
        </w:rPr>
      </w:pPr>
    </w:p>
    <w:p w:rsidR="00AC784E" w:rsidRPr="008A19D9" w:rsidRDefault="00AC784E" w:rsidP="00AC784E">
      <w:pPr>
        <w:pStyle w:val="Contractstyle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sz w:val="20"/>
        </w:rPr>
      </w:pPr>
    </w:p>
    <w:p w:rsidR="00C62E76" w:rsidRPr="008A19D9" w:rsidRDefault="00C62E76" w:rsidP="00C62E76">
      <w:pPr>
        <w:spacing w:after="0"/>
        <w:ind w:right="-466"/>
        <w:rPr>
          <w:rFonts w:asciiTheme="minorHAnsi" w:hAnsiTheme="minorHAnsi" w:cstheme="minorHAnsi"/>
        </w:rPr>
      </w:pPr>
    </w:p>
    <w:sectPr w:rsidR="00C62E76" w:rsidRPr="008A19D9" w:rsidSect="00875658">
      <w:headerReference w:type="default" r:id="rId7"/>
      <w:footerReference w:type="default" r:id="rId8"/>
      <w:type w:val="continuous"/>
      <w:pgSz w:w="11907" w:h="16840" w:code="9"/>
      <w:pgMar w:top="1418" w:right="1418" w:bottom="888" w:left="1418" w:header="567" w:footer="567" w:gutter="0"/>
      <w:paperSrc w:first="262" w:other="26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839" w:rsidRDefault="00DB4839">
      <w:r>
        <w:separator/>
      </w:r>
    </w:p>
  </w:endnote>
  <w:endnote w:type="continuationSeparator" w:id="0">
    <w:p w:rsidR="00DB4839" w:rsidRDefault="00DB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HAnsi"/>
        <w:sz w:val="22"/>
        <w:szCs w:val="22"/>
        <w:lang w:eastAsia="en-US"/>
      </w:rPr>
      <w:id w:val="860082579"/>
      <w:docPartObj>
        <w:docPartGallery w:val="Page Numbers (Top of Page)"/>
        <w:docPartUnique/>
      </w:docPartObj>
    </w:sdtPr>
    <w:sdtEndPr/>
    <w:sdtContent>
      <w:p w:rsidR="008706F8" w:rsidRPr="008706F8" w:rsidRDefault="008706F8" w:rsidP="008706F8">
        <w:pPr>
          <w:tabs>
            <w:tab w:val="center" w:pos="4536"/>
            <w:tab w:val="right" w:pos="9072"/>
          </w:tabs>
          <w:spacing w:after="0"/>
          <w:jc w:val="right"/>
          <w:rPr>
            <w:rFonts w:asciiTheme="minorHAnsi" w:eastAsiaTheme="minorHAnsi" w:hAnsiTheme="minorHAnsi" w:cstheme="minorHAnsi"/>
            <w:sz w:val="22"/>
            <w:szCs w:val="22"/>
            <w:lang w:eastAsia="en-US"/>
          </w:rPr>
        </w:pP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begin"/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instrText>PAGE</w:instrText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separate"/>
        </w:r>
        <w:r w:rsidR="002413CA">
          <w:rPr>
            <w:rFonts w:asciiTheme="minorHAnsi" w:eastAsiaTheme="minorHAnsi" w:hAnsiTheme="minorHAnsi" w:cstheme="minorHAnsi"/>
            <w:bCs/>
            <w:noProof/>
            <w:sz w:val="22"/>
            <w:szCs w:val="22"/>
            <w:lang w:eastAsia="en-US"/>
          </w:rPr>
          <w:t>1</w:t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end"/>
        </w:r>
        <w:r w:rsidRPr="008706F8">
          <w:rPr>
            <w:rFonts w:asciiTheme="minorHAnsi" w:eastAsiaTheme="minorHAnsi" w:hAnsiTheme="minorHAnsi" w:cstheme="minorHAnsi"/>
            <w:sz w:val="22"/>
            <w:szCs w:val="22"/>
            <w:lang w:eastAsia="en-US"/>
          </w:rPr>
          <w:t xml:space="preserve"> av </w:t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begin"/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instrText>NUMPAGES</w:instrText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separate"/>
        </w:r>
        <w:r w:rsidR="002413CA">
          <w:rPr>
            <w:rFonts w:asciiTheme="minorHAnsi" w:eastAsiaTheme="minorHAnsi" w:hAnsiTheme="minorHAnsi" w:cstheme="minorHAnsi"/>
            <w:bCs/>
            <w:noProof/>
            <w:sz w:val="22"/>
            <w:szCs w:val="22"/>
            <w:lang w:eastAsia="en-US"/>
          </w:rPr>
          <w:t>2</w:t>
        </w:r>
        <w:r w:rsidRPr="008706F8">
          <w:rPr>
            <w:rFonts w:asciiTheme="minorHAnsi" w:eastAsiaTheme="minorHAnsi" w:hAnsiTheme="minorHAnsi" w:cstheme="minorHAnsi"/>
            <w:bCs/>
            <w:sz w:val="22"/>
            <w:szCs w:val="22"/>
            <w:lang w:eastAsia="en-US"/>
          </w:rPr>
          <w:fldChar w:fldCharType="end"/>
        </w:r>
      </w:p>
    </w:sdtContent>
  </w:sdt>
  <w:p w:rsidR="008706F8" w:rsidRPr="008706F8" w:rsidRDefault="008706F8" w:rsidP="008706F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839" w:rsidRDefault="00DB4839">
      <w:r>
        <w:separator/>
      </w:r>
    </w:p>
  </w:footnote>
  <w:footnote w:type="continuationSeparator" w:id="0">
    <w:p w:rsidR="00DB4839" w:rsidRDefault="00DB4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5"/>
    </w:tblGrid>
    <w:tr w:rsidR="00774B26" w:rsidRPr="00FE4DAD" w:rsidTr="00866B19">
      <w:trPr>
        <w:trHeight w:val="240"/>
      </w:trPr>
      <w:tc>
        <w:tcPr>
          <w:tcW w:w="984" w:type="dxa"/>
          <w:vMerge w:val="restart"/>
        </w:tcPr>
        <w:p w:rsidR="00774B26" w:rsidRPr="00FE4DAD" w:rsidRDefault="00774B26" w:rsidP="00866B19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B923E00" wp14:editId="746161EF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" w:type="dxa"/>
          <w:vMerge w:val="restart"/>
        </w:tcPr>
        <w:p w:rsidR="00774B26" w:rsidRPr="00FE4DAD" w:rsidRDefault="00774B26" w:rsidP="00866B19">
          <w:pPr>
            <w:rPr>
              <w:lang w:val="en-US"/>
            </w:rPr>
          </w:pPr>
        </w:p>
      </w:tc>
      <w:tc>
        <w:tcPr>
          <w:tcW w:w="8299" w:type="dxa"/>
        </w:tcPr>
        <w:p w:rsidR="00774B26" w:rsidRPr="00FE4DAD" w:rsidRDefault="00774B26" w:rsidP="00866B19">
          <w:pPr>
            <w:pStyle w:val="Avdelingstittel"/>
            <w:rPr>
              <w:lang w:val="en-US"/>
            </w:rPr>
          </w:pPr>
        </w:p>
      </w:tc>
    </w:tr>
    <w:tr w:rsidR="00774B26" w:rsidRPr="00CF7153" w:rsidTr="00866B19">
      <w:trPr>
        <w:trHeight w:val="282"/>
      </w:trPr>
      <w:tc>
        <w:tcPr>
          <w:tcW w:w="984" w:type="dxa"/>
          <w:vMerge/>
        </w:tcPr>
        <w:p w:rsidR="00774B26" w:rsidRPr="00FE4DAD" w:rsidRDefault="00774B26" w:rsidP="00866B19">
          <w:pPr>
            <w:rPr>
              <w:lang w:val="en-US"/>
            </w:rPr>
          </w:pPr>
        </w:p>
      </w:tc>
      <w:tc>
        <w:tcPr>
          <w:tcW w:w="177" w:type="dxa"/>
          <w:vMerge/>
        </w:tcPr>
        <w:p w:rsidR="00774B26" w:rsidRPr="00FE4DAD" w:rsidRDefault="00774B26" w:rsidP="00866B19">
          <w:pPr>
            <w:rPr>
              <w:lang w:val="en-US"/>
            </w:rPr>
          </w:pPr>
        </w:p>
      </w:tc>
      <w:tc>
        <w:tcPr>
          <w:tcW w:w="8299" w:type="dxa"/>
        </w:tcPr>
        <w:p w:rsidR="00774B26" w:rsidRPr="00774B26" w:rsidRDefault="00774B26" w:rsidP="00866B19">
          <w:pPr>
            <w:pStyle w:val="Bildetekst"/>
            <w:rPr>
              <w:rFonts w:ascii="FORSVARET-Bold" w:hAnsi="FORSVARET-Bold"/>
              <w:b w:val="0"/>
              <w:sz w:val="26"/>
              <w:szCs w:val="26"/>
            </w:rPr>
          </w:pPr>
          <w:r w:rsidRPr="00774B26">
            <w:rPr>
              <w:rFonts w:ascii="FORSVARET-Bold" w:hAnsi="FORSVARET-Bold"/>
              <w:sz w:val="26"/>
              <w:szCs w:val="26"/>
            </w:rPr>
            <w:t>FORSVARET</w:t>
          </w:r>
        </w:p>
      </w:tc>
    </w:tr>
    <w:tr w:rsidR="00774B26" w:rsidRPr="00AB2BE9" w:rsidTr="00866B19">
      <w:trPr>
        <w:trHeight w:val="421"/>
      </w:trPr>
      <w:tc>
        <w:tcPr>
          <w:tcW w:w="984" w:type="dxa"/>
          <w:vMerge/>
          <w:tcBorders>
            <w:bottom w:val="nil"/>
          </w:tcBorders>
        </w:tcPr>
        <w:p w:rsidR="00774B26" w:rsidRPr="00FE4DAD" w:rsidRDefault="00774B26" w:rsidP="00866B1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:rsidR="00774B26" w:rsidRPr="00FE4DAD" w:rsidRDefault="00774B26" w:rsidP="00866B19">
          <w:pPr>
            <w:rPr>
              <w:lang w:val="en-US"/>
            </w:rPr>
          </w:pPr>
        </w:p>
      </w:tc>
      <w:tc>
        <w:tcPr>
          <w:tcW w:w="8299" w:type="dxa"/>
          <w:tcBorders>
            <w:bottom w:val="nil"/>
          </w:tcBorders>
        </w:tcPr>
        <w:p w:rsidR="00774B26" w:rsidRPr="00AB2BE9" w:rsidRDefault="00774B26" w:rsidP="00866B19">
          <w:pPr>
            <w:pStyle w:val="Avdelingstittel"/>
          </w:pPr>
          <w:r>
            <w:t>Forsvarets logistikkorganisasjon</w:t>
          </w:r>
        </w:p>
      </w:tc>
    </w:tr>
  </w:tbl>
  <w:p w:rsidR="00774B26" w:rsidRPr="00774B26" w:rsidRDefault="00774B26" w:rsidP="00774B26">
    <w:pPr>
      <w:pStyle w:val="Topptekst"/>
      <w:rPr>
        <w:rFonts w:ascii="FORSVARET-Medium" w:hAnsi="FORSVARET-Medium"/>
      </w:rPr>
    </w:pPr>
    <w:r w:rsidRPr="002942B4">
      <w:rPr>
        <w:rFonts w:ascii="FORSVARET-Medium" w:hAnsi="FORSVARET-Medium"/>
      </w:rPr>
      <w:t xml:space="preserve">2017041774 – </w:t>
    </w:r>
    <w:r w:rsidRPr="00BE4059">
      <w:rPr>
        <w:rFonts w:ascii="FORSVARET-Medium" w:hAnsi="FORSVARET-Medium"/>
      </w:rPr>
      <w:t>Maske og vindbrille</w:t>
    </w:r>
    <w:r w:rsidRPr="002942B4">
      <w:rPr>
        <w:rFonts w:ascii="FORSVARET-Medium" w:hAnsi="FORSVARET-Medium"/>
      </w:rPr>
      <w:t xml:space="preserve"> </w:t>
    </w:r>
    <w:r>
      <w:rPr>
        <w:rFonts w:ascii="FORSVARET-Medium" w:hAnsi="FORSVARET-Medium"/>
      </w:rPr>
      <w:br/>
    </w:r>
    <w:r w:rsidRPr="001173E7">
      <w:rPr>
        <w:rFonts w:ascii="FORSVARET-Medium" w:hAnsi="FORSVARET-Medium"/>
      </w:rPr>
      <w:t xml:space="preserve">Del 1 </w:t>
    </w:r>
    <w:r>
      <w:rPr>
        <w:rFonts w:ascii="FORSVARET-Medium" w:hAnsi="FORSVARET-Medium"/>
      </w:rPr>
      <w:t>–</w:t>
    </w:r>
    <w:r w:rsidRPr="001173E7">
      <w:rPr>
        <w:rFonts w:ascii="FORSVARET-Medium" w:hAnsi="FORSVARET-Medium"/>
      </w:rPr>
      <w:t xml:space="preserve"> </w:t>
    </w:r>
    <w:r>
      <w:rPr>
        <w:rFonts w:ascii="FORSVARET-Medium" w:hAnsi="FORSVARET-Medium"/>
      </w:rPr>
      <w:t>Bilag 8: Referanseskjema</w:t>
    </w:r>
  </w:p>
  <w:p w:rsidR="0008011F" w:rsidRPr="00905E69" w:rsidRDefault="0008011F" w:rsidP="00905E6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Overskrift1"/>
      <w:lvlText w:val="%1.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1">
      <w:start w:val="1"/>
      <w:numFmt w:val="decimal"/>
      <w:pStyle w:val="Overskrift2"/>
      <w:lvlText w:val="%1.%2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2">
      <w:start w:val="1"/>
      <w:numFmt w:val="decimal"/>
      <w:pStyle w:val="Overskrift3"/>
      <w:lvlText w:val="%1.%2.%3"/>
      <w:legacy w:legacy="1" w:legacySpace="57" w:legacyIndent="0"/>
      <w:lvlJc w:val="left"/>
      <w:pPr>
        <w:ind w:left="567" w:firstLine="0"/>
      </w:pPr>
      <w:rPr>
        <w:rFonts w:ascii="Times New Roman" w:hAnsi="Times New Roman" w:hint="default"/>
        <w:b/>
        <w:i w:val="0"/>
        <w:sz w:val="23"/>
      </w:rPr>
    </w:lvl>
    <w:lvl w:ilvl="3">
      <w:start w:val="1"/>
      <w:numFmt w:val="decimal"/>
      <w:pStyle w:val="Overskrift4"/>
      <w:lvlText w:val="%1.%2.%3.%4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4">
      <w:start w:val="1"/>
      <w:numFmt w:val="decimal"/>
      <w:pStyle w:val="Overskrift5"/>
      <w:lvlText w:val="%1.%2.%3.%4.%5"/>
      <w:legacy w:legacy="1" w:legacySpace="57" w:legacyIndent="0"/>
      <w:lvlJc w:val="left"/>
      <w:pPr>
        <w:ind w:left="1134" w:firstLine="0"/>
      </w:pPr>
      <w:rPr>
        <w:rFonts w:ascii="Times New Roman" w:hAnsi="Times New Roman" w:hint="default"/>
        <w:b/>
        <w:i w:val="0"/>
        <w:sz w:val="23"/>
      </w:rPr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DD1116B"/>
    <w:multiLevelType w:val="hybridMultilevel"/>
    <w:tmpl w:val="C1D8ED1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8322C9"/>
    <w:multiLevelType w:val="hybridMultilevel"/>
    <w:tmpl w:val="E070BEB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5609C5"/>
    <w:multiLevelType w:val="singleLevel"/>
    <w:tmpl w:val="D31A43CE"/>
    <w:lvl w:ilvl="0">
      <w:start w:val="1"/>
      <w:numFmt w:val="lowerLetter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598D321E"/>
    <w:multiLevelType w:val="hybridMultilevel"/>
    <w:tmpl w:val="E0861A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567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85"/>
    <w:rsid w:val="00022AEE"/>
    <w:rsid w:val="00034604"/>
    <w:rsid w:val="00054302"/>
    <w:rsid w:val="00055CFE"/>
    <w:rsid w:val="00056D3B"/>
    <w:rsid w:val="000576AC"/>
    <w:rsid w:val="0006540E"/>
    <w:rsid w:val="0008011F"/>
    <w:rsid w:val="000806F7"/>
    <w:rsid w:val="00093085"/>
    <w:rsid w:val="000B09BC"/>
    <w:rsid w:val="000C15FE"/>
    <w:rsid w:val="001076CA"/>
    <w:rsid w:val="00107C18"/>
    <w:rsid w:val="001162D6"/>
    <w:rsid w:val="00122A3B"/>
    <w:rsid w:val="00126AA6"/>
    <w:rsid w:val="001639FE"/>
    <w:rsid w:val="00173CF8"/>
    <w:rsid w:val="001B4E43"/>
    <w:rsid w:val="001C0C77"/>
    <w:rsid w:val="001C7A3C"/>
    <w:rsid w:val="00205679"/>
    <w:rsid w:val="00214DD7"/>
    <w:rsid w:val="002413CA"/>
    <w:rsid w:val="00246AA9"/>
    <w:rsid w:val="00265850"/>
    <w:rsid w:val="00265B7F"/>
    <w:rsid w:val="00273AAD"/>
    <w:rsid w:val="0027619C"/>
    <w:rsid w:val="00283F2A"/>
    <w:rsid w:val="002C00A3"/>
    <w:rsid w:val="002C21A7"/>
    <w:rsid w:val="002C3980"/>
    <w:rsid w:val="002E56CF"/>
    <w:rsid w:val="002E6E3F"/>
    <w:rsid w:val="002F3771"/>
    <w:rsid w:val="00317C53"/>
    <w:rsid w:val="00332BE4"/>
    <w:rsid w:val="003537C7"/>
    <w:rsid w:val="00362574"/>
    <w:rsid w:val="00364865"/>
    <w:rsid w:val="00375555"/>
    <w:rsid w:val="00395230"/>
    <w:rsid w:val="003E20BC"/>
    <w:rsid w:val="003F010D"/>
    <w:rsid w:val="003F063E"/>
    <w:rsid w:val="003F3C02"/>
    <w:rsid w:val="004119D8"/>
    <w:rsid w:val="00421392"/>
    <w:rsid w:val="00434ECD"/>
    <w:rsid w:val="0044334A"/>
    <w:rsid w:val="0044484B"/>
    <w:rsid w:val="00477BFA"/>
    <w:rsid w:val="00490B2D"/>
    <w:rsid w:val="004A11E6"/>
    <w:rsid w:val="004C2578"/>
    <w:rsid w:val="004D1961"/>
    <w:rsid w:val="004E2430"/>
    <w:rsid w:val="004E66D3"/>
    <w:rsid w:val="00501CE5"/>
    <w:rsid w:val="00523FCF"/>
    <w:rsid w:val="0055138A"/>
    <w:rsid w:val="00553B92"/>
    <w:rsid w:val="00575857"/>
    <w:rsid w:val="00582761"/>
    <w:rsid w:val="005F28D7"/>
    <w:rsid w:val="00616A81"/>
    <w:rsid w:val="00616C21"/>
    <w:rsid w:val="006201A1"/>
    <w:rsid w:val="006278B7"/>
    <w:rsid w:val="00632C27"/>
    <w:rsid w:val="006753CA"/>
    <w:rsid w:val="00681600"/>
    <w:rsid w:val="006852BC"/>
    <w:rsid w:val="006B15CE"/>
    <w:rsid w:val="006B62B3"/>
    <w:rsid w:val="006E140F"/>
    <w:rsid w:val="006E4EDA"/>
    <w:rsid w:val="006F0C66"/>
    <w:rsid w:val="006F6C0A"/>
    <w:rsid w:val="00740C77"/>
    <w:rsid w:val="00767CE7"/>
    <w:rsid w:val="00774B26"/>
    <w:rsid w:val="007851DA"/>
    <w:rsid w:val="00785428"/>
    <w:rsid w:val="00795F79"/>
    <w:rsid w:val="007A6994"/>
    <w:rsid w:val="007C4D69"/>
    <w:rsid w:val="007C78F1"/>
    <w:rsid w:val="007E5B63"/>
    <w:rsid w:val="0080798A"/>
    <w:rsid w:val="00816CE2"/>
    <w:rsid w:val="00830992"/>
    <w:rsid w:val="00845149"/>
    <w:rsid w:val="00845E77"/>
    <w:rsid w:val="00847D6E"/>
    <w:rsid w:val="00861D8A"/>
    <w:rsid w:val="008706F8"/>
    <w:rsid w:val="008752B6"/>
    <w:rsid w:val="00875658"/>
    <w:rsid w:val="00893F56"/>
    <w:rsid w:val="008A19D9"/>
    <w:rsid w:val="008B6753"/>
    <w:rsid w:val="008D0F51"/>
    <w:rsid w:val="008D378B"/>
    <w:rsid w:val="008D6DD1"/>
    <w:rsid w:val="009015FC"/>
    <w:rsid w:val="00905E69"/>
    <w:rsid w:val="00930A98"/>
    <w:rsid w:val="00932CB3"/>
    <w:rsid w:val="0097795A"/>
    <w:rsid w:val="009808E5"/>
    <w:rsid w:val="00992A17"/>
    <w:rsid w:val="009A29EA"/>
    <w:rsid w:val="009D5375"/>
    <w:rsid w:val="009D6D3D"/>
    <w:rsid w:val="009F7D8F"/>
    <w:rsid w:val="00A51D27"/>
    <w:rsid w:val="00A53C19"/>
    <w:rsid w:val="00A720CC"/>
    <w:rsid w:val="00A75E72"/>
    <w:rsid w:val="00A97A5D"/>
    <w:rsid w:val="00AA1A82"/>
    <w:rsid w:val="00AA5AC5"/>
    <w:rsid w:val="00AC784E"/>
    <w:rsid w:val="00AF114D"/>
    <w:rsid w:val="00B01BBD"/>
    <w:rsid w:val="00B07A91"/>
    <w:rsid w:val="00B2543F"/>
    <w:rsid w:val="00B26561"/>
    <w:rsid w:val="00B27FAE"/>
    <w:rsid w:val="00B33175"/>
    <w:rsid w:val="00B36260"/>
    <w:rsid w:val="00B8393C"/>
    <w:rsid w:val="00BA3948"/>
    <w:rsid w:val="00BB35C9"/>
    <w:rsid w:val="00BB5530"/>
    <w:rsid w:val="00BC2062"/>
    <w:rsid w:val="00BE4059"/>
    <w:rsid w:val="00C16C5D"/>
    <w:rsid w:val="00C6209F"/>
    <w:rsid w:val="00C62E76"/>
    <w:rsid w:val="00C6765E"/>
    <w:rsid w:val="00C9384A"/>
    <w:rsid w:val="00CF0740"/>
    <w:rsid w:val="00CF374E"/>
    <w:rsid w:val="00CF7BDB"/>
    <w:rsid w:val="00D11255"/>
    <w:rsid w:val="00D156D8"/>
    <w:rsid w:val="00D175D3"/>
    <w:rsid w:val="00D42ACD"/>
    <w:rsid w:val="00D63E82"/>
    <w:rsid w:val="00D83843"/>
    <w:rsid w:val="00D942AA"/>
    <w:rsid w:val="00DA5FC9"/>
    <w:rsid w:val="00DB4839"/>
    <w:rsid w:val="00DF5887"/>
    <w:rsid w:val="00E15D9A"/>
    <w:rsid w:val="00E24F6D"/>
    <w:rsid w:val="00E26696"/>
    <w:rsid w:val="00E279BC"/>
    <w:rsid w:val="00E44D8D"/>
    <w:rsid w:val="00E911FB"/>
    <w:rsid w:val="00E928FF"/>
    <w:rsid w:val="00EC11AE"/>
    <w:rsid w:val="00EC6262"/>
    <w:rsid w:val="00EE440B"/>
    <w:rsid w:val="00F05B82"/>
    <w:rsid w:val="00F10CEB"/>
    <w:rsid w:val="00F20036"/>
    <w:rsid w:val="00F277BB"/>
    <w:rsid w:val="00F46E2C"/>
    <w:rsid w:val="00F46F5E"/>
    <w:rsid w:val="00F73E77"/>
    <w:rsid w:val="00F83377"/>
    <w:rsid w:val="00FB0E8F"/>
    <w:rsid w:val="00FD1135"/>
    <w:rsid w:val="00FD483A"/>
    <w:rsid w:val="00FE306C"/>
    <w:rsid w:val="00FE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BB8DC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DepCentury Old Style" w:hAnsi="DepCentury Old Style"/>
      <w:sz w:val="24"/>
    </w:rPr>
  </w:style>
  <w:style w:type="paragraph" w:styleId="Overskrift1">
    <w:name w:val="heading 1"/>
    <w:next w:val="Normal"/>
    <w:qFormat/>
    <w:pPr>
      <w:keepNext/>
      <w:keepLines/>
      <w:numPr>
        <w:numId w:val="1"/>
      </w:numPr>
      <w:spacing w:before="240" w:after="120"/>
      <w:ind w:hanging="567"/>
      <w:outlineLvl w:val="0"/>
    </w:pPr>
    <w:rPr>
      <w:rFonts w:ascii="DepCentury Old Style" w:hAnsi="DepCentury Old Style"/>
      <w:b/>
      <w:caps/>
      <w:kern w:val="28"/>
      <w:sz w:val="24"/>
    </w:rPr>
  </w:style>
  <w:style w:type="paragraph" w:styleId="Overskrift2">
    <w:name w:val="heading 2"/>
    <w:basedOn w:val="Overskrift1"/>
    <w:next w:val="Normal"/>
    <w:qFormat/>
    <w:pPr>
      <w:numPr>
        <w:ilvl w:val="1"/>
      </w:numPr>
      <w:ind w:hanging="567"/>
      <w:outlineLvl w:val="1"/>
    </w:pPr>
    <w:rPr>
      <w:caps w:val="0"/>
    </w:rPr>
  </w:style>
  <w:style w:type="paragraph" w:styleId="Overskrift3">
    <w:name w:val="heading 3"/>
    <w:basedOn w:val="Overskrift2"/>
    <w:next w:val="Normal"/>
    <w:qFormat/>
    <w:pPr>
      <w:numPr>
        <w:ilvl w:val="2"/>
      </w:numPr>
      <w:ind w:hanging="567"/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pPr>
      <w:numPr>
        <w:ilvl w:val="3"/>
      </w:numPr>
      <w:ind w:hanging="1134"/>
      <w:outlineLvl w:val="3"/>
    </w:pPr>
  </w:style>
  <w:style w:type="paragraph" w:styleId="Overskrift5">
    <w:name w:val="heading 5"/>
    <w:basedOn w:val="Overskrift3"/>
    <w:next w:val="Normal"/>
    <w:qFormat/>
    <w:pPr>
      <w:numPr>
        <w:ilvl w:val="4"/>
      </w:numPr>
      <w:ind w:hanging="1134"/>
      <w:outlineLvl w:val="4"/>
    </w:pPr>
  </w:style>
  <w:style w:type="paragraph" w:styleId="Overskrift6">
    <w:name w:val="heading 6"/>
    <w:basedOn w:val="Overskrift3"/>
    <w:next w:val="Normal"/>
    <w:qFormat/>
    <w:pPr>
      <w:numPr>
        <w:ilvl w:val="5"/>
      </w:numPr>
      <w:outlineLvl w:val="5"/>
    </w:pPr>
  </w:style>
  <w:style w:type="paragraph" w:styleId="Overskrift7">
    <w:name w:val="heading 7"/>
    <w:basedOn w:val="Overskrift6"/>
    <w:next w:val="Normal"/>
    <w:qFormat/>
    <w:pPr>
      <w:numPr>
        <w:ilvl w:val="6"/>
      </w:numPr>
      <w:outlineLvl w:val="6"/>
    </w:pPr>
  </w:style>
  <w:style w:type="paragraph" w:styleId="Overskrift8">
    <w:name w:val="heading 8"/>
    <w:basedOn w:val="Overskrift6"/>
    <w:next w:val="Normal"/>
    <w:qFormat/>
    <w:pPr>
      <w:numPr>
        <w:ilvl w:val="7"/>
      </w:numPr>
      <w:outlineLvl w:val="7"/>
    </w:pPr>
  </w:style>
  <w:style w:type="paragraph" w:styleId="Overskrift9">
    <w:name w:val="heading 9"/>
    <w:basedOn w:val="Overskrift6"/>
    <w:next w:val="Normal"/>
    <w:qFormat/>
    <w:pPr>
      <w:numPr>
        <w:ilvl w:val="8"/>
      </w:numPr>
      <w:tabs>
        <w:tab w:val="num" w:pos="360"/>
      </w:tabs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next w:val="Normal"/>
    <w:qFormat/>
    <w:pPr>
      <w:spacing w:after="120"/>
      <w:jc w:val="center"/>
    </w:pPr>
    <w:rPr>
      <w:rFonts w:ascii="DepCentury Old Style" w:hAnsi="DepCentury Old Style"/>
      <w:b/>
      <w:caps/>
      <w:kern w:val="28"/>
      <w:sz w:val="24"/>
    </w:rPr>
  </w:style>
  <w:style w:type="paragraph" w:styleId="INNH1">
    <w:name w:val="toc 1"/>
    <w:basedOn w:val="Normal"/>
    <w:next w:val="Normal"/>
    <w:semiHidden/>
    <w:pPr>
      <w:tabs>
        <w:tab w:val="right" w:leader="dot" w:pos="9071"/>
      </w:tabs>
    </w:pPr>
  </w:style>
  <w:style w:type="paragraph" w:customStyle="1" w:styleId="Innrykk1">
    <w:name w:val="Innrykk_1"/>
    <w:basedOn w:val="Normal"/>
    <w:pPr>
      <w:ind w:left="567"/>
    </w:pPr>
  </w:style>
  <w:style w:type="paragraph" w:customStyle="1" w:styleId="Innrykk2">
    <w:name w:val="Innrykk_2"/>
    <w:basedOn w:val="Normal"/>
    <w:pPr>
      <w:ind w:left="1134"/>
    </w:pPr>
  </w:style>
  <w:style w:type="paragraph" w:styleId="Nummerertliste">
    <w:name w:val="List Number"/>
    <w:basedOn w:val="Normal"/>
    <w:pPr>
      <w:ind w:left="567" w:hanging="567"/>
    </w:pPr>
  </w:style>
  <w:style w:type="paragraph" w:customStyle="1" w:styleId="Nummerliste2">
    <w:name w:val="Nummerliste_2"/>
    <w:basedOn w:val="Nummerertliste"/>
  </w:style>
  <w:style w:type="paragraph" w:styleId="Blokktekst">
    <w:name w:val="Block Text"/>
    <w:basedOn w:val="Normal"/>
    <w:pPr>
      <w:spacing w:after="0"/>
      <w:ind w:left="567" w:right="-466" w:firstLine="3"/>
    </w:pPr>
  </w:style>
  <w:style w:type="paragraph" w:customStyle="1" w:styleId="Nummerliste3">
    <w:name w:val="Nummerliste_3"/>
    <w:basedOn w:val="Nummerliste2"/>
  </w:style>
  <w:style w:type="paragraph" w:customStyle="1" w:styleId="Nummerlisteluft">
    <w:name w:val="Nummerliste_luft"/>
    <w:basedOn w:val="Nummerertliste"/>
  </w:style>
  <w:style w:type="paragraph" w:customStyle="1" w:styleId="Nummerliste2luft">
    <w:name w:val="Nummerliste_2_luft"/>
    <w:basedOn w:val="Nummerliste2"/>
  </w:style>
  <w:style w:type="paragraph" w:customStyle="1" w:styleId="Nummerliste3luft">
    <w:name w:val="Nummerliste_3_luft"/>
    <w:basedOn w:val="Nummerliste3"/>
  </w:style>
  <w:style w:type="paragraph" w:styleId="INNH2">
    <w:name w:val="toc 2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3">
    <w:name w:val="toc 3"/>
    <w:basedOn w:val="Normal"/>
    <w:next w:val="Normal"/>
    <w:semiHidden/>
    <w:pPr>
      <w:tabs>
        <w:tab w:val="right" w:leader="dot" w:pos="9071"/>
      </w:tabs>
      <w:ind w:left="567"/>
    </w:pPr>
  </w:style>
  <w:style w:type="paragraph" w:styleId="INNH4">
    <w:name w:val="toc 4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5">
    <w:name w:val="toc 5"/>
    <w:basedOn w:val="Normal"/>
    <w:next w:val="Normal"/>
    <w:semiHidden/>
    <w:pPr>
      <w:tabs>
        <w:tab w:val="right" w:leader="dot" w:pos="9071"/>
      </w:tabs>
      <w:ind w:left="1134"/>
    </w:pPr>
  </w:style>
  <w:style w:type="paragraph" w:styleId="INNH6">
    <w:name w:val="toc 6"/>
    <w:basedOn w:val="Normal"/>
    <w:next w:val="Normal"/>
    <w:semiHidden/>
    <w:pPr>
      <w:tabs>
        <w:tab w:val="right" w:leader="dot" w:pos="9071"/>
      </w:tabs>
      <w:ind w:left="1000"/>
    </w:pPr>
  </w:style>
  <w:style w:type="paragraph" w:styleId="INNH7">
    <w:name w:val="toc 7"/>
    <w:basedOn w:val="Normal"/>
    <w:next w:val="Normal"/>
    <w:semiHidden/>
    <w:pPr>
      <w:tabs>
        <w:tab w:val="right" w:leader="dot" w:pos="9071"/>
      </w:tabs>
      <w:ind w:left="1200"/>
    </w:pPr>
  </w:style>
  <w:style w:type="paragraph" w:styleId="INNH8">
    <w:name w:val="toc 8"/>
    <w:basedOn w:val="Normal"/>
    <w:next w:val="Normal"/>
    <w:semiHidden/>
    <w:pPr>
      <w:tabs>
        <w:tab w:val="right" w:leader="dot" w:pos="9071"/>
      </w:tabs>
      <w:ind w:left="1400"/>
    </w:pPr>
  </w:style>
  <w:style w:type="paragraph" w:styleId="INNH9">
    <w:name w:val="toc 9"/>
    <w:basedOn w:val="Normal"/>
    <w:next w:val="Normal"/>
    <w:semiHidden/>
    <w:pPr>
      <w:tabs>
        <w:tab w:val="right" w:leader="dot" w:pos="9071"/>
      </w:tabs>
      <w:ind w:left="1600"/>
    </w:pPr>
  </w:style>
  <w:style w:type="paragraph" w:styleId="Bunntekst">
    <w:name w:val="footer"/>
    <w:pPr>
      <w:tabs>
        <w:tab w:val="right" w:pos="9360"/>
      </w:tabs>
      <w:spacing w:line="240" w:lineRule="exact"/>
    </w:pPr>
    <w:rPr>
      <w:rFonts w:ascii="DepCentury Old Style" w:hAnsi="DepCentury Old Style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Nummerfortlpende">
    <w:name w:val="Nummer fortløpende"/>
    <w:basedOn w:val="Normal"/>
    <w:next w:val="Normal"/>
    <w:pPr>
      <w:ind w:left="567" w:hanging="567"/>
    </w:p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customStyle="1" w:styleId="Brevtittel">
    <w:name w:val="Brevtittel"/>
    <w:basedOn w:val="Normal"/>
    <w:next w:val="Normal"/>
    <w:rPr>
      <w:b/>
      <w:caps/>
    </w:rPr>
  </w:style>
  <w:style w:type="paragraph" w:customStyle="1" w:styleId="Vedlegg">
    <w:name w:val="Vedlegg"/>
    <w:next w:val="Normal"/>
    <w:pPr>
      <w:spacing w:after="120"/>
      <w:ind w:left="1701" w:hanging="1701"/>
      <w:jc w:val="both"/>
    </w:pPr>
    <w:rPr>
      <w:rFonts w:ascii="DepCentury Old Style" w:hAnsi="DepCentury Old Style"/>
      <w:sz w:val="24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9071"/>
      </w:tabs>
      <w:ind w:left="567" w:hanging="567"/>
    </w:pPr>
  </w:style>
  <w:style w:type="paragraph" w:styleId="Mak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Contractstyle4">
    <w:name w:val="Contractstyle4"/>
    <w:basedOn w:val="Normal"/>
    <w:pPr>
      <w:keepLines/>
      <w:tabs>
        <w:tab w:val="left" w:pos="720"/>
      </w:tabs>
      <w:spacing w:before="60" w:after="60"/>
      <w:ind w:left="2217"/>
    </w:pPr>
    <w:rPr>
      <w:rFonts w:ascii="Times New Roman" w:hAnsi="Times New Roman"/>
      <w:sz w:val="22"/>
      <w:lang w:eastAsia="en-US"/>
    </w:rPr>
  </w:style>
  <w:style w:type="paragraph" w:styleId="Meldingshod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Undertittel">
    <w:name w:val="Subtitle"/>
    <w:basedOn w:val="Normal"/>
    <w:qFormat/>
    <w:pPr>
      <w:spacing w:after="60"/>
      <w:jc w:val="center"/>
    </w:pPr>
  </w:style>
  <w:style w:type="paragraph" w:styleId="Brdtekst">
    <w:name w:val="Body Text"/>
    <w:basedOn w:val="Normal"/>
    <w:pPr>
      <w:spacing w:after="0"/>
      <w:jc w:val="center"/>
    </w:pPr>
    <w:rPr>
      <w:b/>
      <w:bCs/>
    </w:rPr>
  </w:style>
  <w:style w:type="paragraph" w:customStyle="1" w:styleId="liste1">
    <w:name w:val="liste 1"/>
    <w:basedOn w:val="Liste"/>
  </w:style>
  <w:style w:type="paragraph" w:styleId="Liste">
    <w:name w:val="List"/>
    <w:basedOn w:val="Normal"/>
    <w:pPr>
      <w:ind w:left="283" w:hanging="283"/>
    </w:pPr>
  </w:style>
  <w:style w:type="paragraph" w:customStyle="1" w:styleId="NummerNiv1">
    <w:name w:val="NummerNivå 1"/>
    <w:basedOn w:val="Nummerlisteluft"/>
    <w:pPr>
      <w:spacing w:after="120"/>
    </w:pPr>
  </w:style>
  <w:style w:type="character" w:styleId="Sidetall">
    <w:name w:val="page number"/>
    <w:basedOn w:val="Standardskriftforavsnitt"/>
    <w:rsid w:val="00F05B82"/>
  </w:style>
  <w:style w:type="paragraph" w:customStyle="1" w:styleId="Contractstyle">
    <w:name w:val="Contractstyle"/>
    <w:rsid w:val="00D8384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table" w:styleId="Tabellrutenett">
    <w:name w:val="Table Grid"/>
    <w:basedOn w:val="Vanligtabell"/>
    <w:rsid w:val="003F3C02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1639FE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1639FE"/>
    <w:rPr>
      <w:rFonts w:ascii="Tahoma" w:hAnsi="Tahoma" w:cs="Tahoma"/>
      <w:sz w:val="16"/>
      <w:szCs w:val="16"/>
    </w:rPr>
  </w:style>
  <w:style w:type="character" w:customStyle="1" w:styleId="TopptekstTegn">
    <w:name w:val="Topptekst Tegn"/>
    <w:link w:val="Topptekst"/>
    <w:uiPriority w:val="99"/>
    <w:locked/>
    <w:rsid w:val="00774B26"/>
    <w:rPr>
      <w:rFonts w:ascii="DepCentury Old Style" w:hAnsi="DepCentury Old Style"/>
      <w:sz w:val="24"/>
    </w:rPr>
  </w:style>
  <w:style w:type="paragraph" w:customStyle="1" w:styleId="Avdelingstittel">
    <w:name w:val="Avdelingstittel"/>
    <w:basedOn w:val="Normal"/>
    <w:qFormat/>
    <w:rsid w:val="00774B26"/>
    <w:pPr>
      <w:spacing w:after="0"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50710CB3</Template>
  <TotalTime>0</TotalTime>
  <Pages>2</Pages>
  <Words>329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2019-08-09T10:26:00Z</dcterms:created>
  <dcterms:modified xsi:type="dcterms:W3CDTF">2019-10-01T12:41:00Z</dcterms:modified>
</cp:coreProperties>
</file>